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8FD" w:rsidRDefault="00E638FD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638FD" w:rsidRDefault="00E638FD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E638FD" w:rsidRDefault="00E638FD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328</w:t>
      </w:r>
    </w:p>
    <w:p w:rsidR="00E638FD" w:rsidRDefault="00E638FD" w:rsidP="00426D8B">
      <w:pPr>
        <w:jc w:val="both"/>
        <w:rPr>
          <w:sz w:val="28"/>
          <w:szCs w:val="28"/>
        </w:rPr>
      </w:pPr>
    </w:p>
    <w:p w:rsidR="00E638FD" w:rsidRDefault="00E638FD" w:rsidP="000608BF">
      <w:pPr>
        <w:jc w:val="center"/>
        <w:rPr>
          <w:b/>
          <w:sz w:val="28"/>
          <w:szCs w:val="28"/>
        </w:rPr>
      </w:pPr>
      <w:r w:rsidRPr="000608BF">
        <w:rPr>
          <w:b/>
          <w:sz w:val="28"/>
          <w:szCs w:val="28"/>
        </w:rPr>
        <w:t>Запасной список кандидатов в присяжные заседатели</w:t>
      </w:r>
    </w:p>
    <w:p w:rsidR="00E638FD" w:rsidRPr="000608BF" w:rsidRDefault="00E638FD" w:rsidP="000608BF">
      <w:pPr>
        <w:jc w:val="center"/>
        <w:rPr>
          <w:b/>
          <w:sz w:val="28"/>
          <w:szCs w:val="28"/>
        </w:rPr>
      </w:pPr>
      <w:r w:rsidRPr="000608BF">
        <w:rPr>
          <w:b/>
          <w:sz w:val="28"/>
          <w:szCs w:val="28"/>
        </w:rPr>
        <w:t>Дивеевского районного суда Нижегородской области</w:t>
      </w:r>
    </w:p>
    <w:p w:rsidR="00E638FD" w:rsidRDefault="00E638FD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1534"/>
        <w:gridCol w:w="1316"/>
        <w:gridCol w:w="1799"/>
        <w:gridCol w:w="658"/>
        <w:gridCol w:w="1278"/>
        <w:gridCol w:w="1352"/>
        <w:gridCol w:w="2001"/>
        <w:gridCol w:w="1315"/>
        <w:gridCol w:w="665"/>
        <w:gridCol w:w="1009"/>
        <w:gridCol w:w="1283"/>
      </w:tblGrid>
      <w:tr w:rsidR="00E638FD" w:rsidRPr="000608BF" w:rsidTr="000608BF">
        <w:trPr>
          <w:trHeight w:val="945"/>
        </w:trPr>
        <w:tc>
          <w:tcPr>
            <w:tcW w:w="193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№ п/п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Фамилия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Имя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Отчество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Пол</w:t>
            </w: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Год рождения</w:t>
            </w: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Почтовый индекс</w:t>
            </w: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Муниципальное образование, населенный пункт</w:t>
            </w: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Улица</w:t>
            </w: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Дом</w:t>
            </w: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Корпус</w:t>
            </w: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  <w:rPr>
                <w:b/>
              </w:rPr>
            </w:pPr>
            <w:r w:rsidRPr="000608BF">
              <w:rPr>
                <w:b/>
              </w:rPr>
              <w:t>Квартира</w:t>
            </w: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Абрамов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Авдошин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Болотова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Любовь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Анатольевна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Босько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Людмила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Бурмистров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Бутова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Светлана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Бутусов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 xml:space="preserve">Игоревич 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Быков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Вадеева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Мария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Вахрушев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Антон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Волков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Борис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12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Ганюшкин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Головкин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Градова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Анастасия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Градова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16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Грачев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Гунина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18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Гусаров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Илья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Дворянинов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20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Дворянинов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Ефимова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Илюшина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Исаев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Денис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24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Кидяев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Киркова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Ольга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Ключевская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Ключевская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Борисовна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 xml:space="preserve">Ключевская 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29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Кокурина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Галина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30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Коломиец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Колотвина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Колотилина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Юлия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33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Коробков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Михаил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34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Коробкова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Ольга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Маратовна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Коробкова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Королева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 xml:space="preserve">Корчагина 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Ксения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Котяшова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39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 xml:space="preserve">Кочетков 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Геннадьевич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40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Кручинин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41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Кручинина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42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Крючкова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Кудашова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Григорьевна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Кузнецова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Ольга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Кулагин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Евгений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Кучерявая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Евдокия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Лаптева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Ларюкова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Ольга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49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Лебедева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Лезина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35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Лесенкова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Петровна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Липшев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Лобанова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Логинова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Людмила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Лопаткин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Игоревич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56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Лопаткин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Игорь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Лядова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Тамара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Павловна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Лилия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Андреевна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59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Федоровна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Макарова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Валентина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Малыгин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Малыгина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354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Малыгина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Малышева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Маркина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Мартынова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Юлия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Маслова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Юлия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69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Матвиенко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Медведкова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Миронова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Митрофанов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Митрофанов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Михалев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31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Модин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Москалева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Лариса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Мочалова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Антонина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Мурзова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Петровна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79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Назаров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Филиппович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Никишкова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Светлана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Петрухина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Погодина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84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Погодина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Екатерина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Фёдоровна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Понамарев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Пономарева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Ольга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Привалова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Пронин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89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Пушкова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Растопшин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Максим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91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Розина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Владимировна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Рябова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Рябова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Сазонова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Юлия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Самарцева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96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Суворова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Сустаев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Виталий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Михайлович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98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Сыров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Станислав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99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Тетерев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Дмитрий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Сергеевич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Трифонова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Ирина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101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Тучина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Любовь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102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Ульянова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Галина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Федотова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Евдокия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Феоктистова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2205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105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Храмова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Любовь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106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Чикина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Оксана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Анатольевна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107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Чувкунов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Алексей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Викторович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108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Чукрина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Татьяна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Юрьевна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109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Чуланов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Иван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110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Чуланова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111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Чуланова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Галина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112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Шаветова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Наталья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Геннадьевна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113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Шанина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Людмила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114</w:t>
            </w:r>
          </w:p>
        </w:tc>
        <w:tc>
          <w:tcPr>
            <w:tcW w:w="51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Щербакова</w:t>
            </w:r>
          </w:p>
        </w:tc>
        <w:tc>
          <w:tcPr>
            <w:tcW w:w="440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Оксана</w:t>
            </w:r>
          </w:p>
        </w:tc>
        <w:tc>
          <w:tcPr>
            <w:tcW w:w="60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Валерьевна</w:t>
            </w:r>
          </w:p>
        </w:tc>
        <w:tc>
          <w:tcPr>
            <w:tcW w:w="24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115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Щербина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Николаевич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116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Якимов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Юрий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Викторович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117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Янов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Василий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Геннадьевич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118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Яшнов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119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Яшнов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Сергей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Васильевич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  <w:tr w:rsidR="00E638FD" w:rsidRPr="000608BF" w:rsidTr="000608BF">
        <w:trPr>
          <w:trHeight w:val="630"/>
        </w:trPr>
        <w:tc>
          <w:tcPr>
            <w:tcW w:w="193" w:type="pct"/>
            <w:noWrap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120</w:t>
            </w:r>
          </w:p>
        </w:tc>
        <w:tc>
          <w:tcPr>
            <w:tcW w:w="513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Яшнова</w:t>
            </w:r>
          </w:p>
        </w:tc>
        <w:tc>
          <w:tcPr>
            <w:tcW w:w="440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Елена</w:t>
            </w:r>
          </w:p>
        </w:tc>
        <w:tc>
          <w:tcPr>
            <w:tcW w:w="601" w:type="pct"/>
            <w:vAlign w:val="center"/>
          </w:tcPr>
          <w:p w:rsidR="00E638FD" w:rsidRPr="000608BF" w:rsidRDefault="00E638FD" w:rsidP="000608BF">
            <w:pPr>
              <w:jc w:val="center"/>
            </w:pPr>
            <w:r w:rsidRPr="000608BF">
              <w:t>Александровна</w:t>
            </w:r>
          </w:p>
        </w:tc>
        <w:tc>
          <w:tcPr>
            <w:tcW w:w="24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08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42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677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561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219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26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  <w:tc>
          <w:tcPr>
            <w:tcW w:w="394" w:type="pct"/>
            <w:vAlign w:val="center"/>
          </w:tcPr>
          <w:p w:rsidR="00E638FD" w:rsidRPr="000608BF" w:rsidRDefault="00E638FD" w:rsidP="000608BF">
            <w:pPr>
              <w:jc w:val="center"/>
            </w:pPr>
          </w:p>
        </w:tc>
      </w:tr>
    </w:tbl>
    <w:p w:rsidR="00E638FD" w:rsidRPr="005534C3" w:rsidRDefault="00E638FD" w:rsidP="005534C3">
      <w:pPr>
        <w:jc w:val="both"/>
        <w:rPr>
          <w:sz w:val="28"/>
          <w:szCs w:val="28"/>
        </w:rPr>
      </w:pPr>
    </w:p>
    <w:sectPr w:rsidR="00E638FD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8FD" w:rsidRDefault="00E638FD">
      <w:r>
        <w:separator/>
      </w:r>
    </w:p>
  </w:endnote>
  <w:endnote w:type="continuationSeparator" w:id="0">
    <w:p w:rsidR="00E638FD" w:rsidRDefault="00E6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8FD" w:rsidRDefault="00E638FD">
      <w:r>
        <w:separator/>
      </w:r>
    </w:p>
  </w:footnote>
  <w:footnote w:type="continuationSeparator" w:id="0">
    <w:p w:rsidR="00E638FD" w:rsidRDefault="00E63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FD" w:rsidRDefault="00E638F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8FD" w:rsidRDefault="00E638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FD" w:rsidRDefault="00E638F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E638FD" w:rsidRDefault="00E638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201FE"/>
    <w:rsid w:val="0004049A"/>
    <w:rsid w:val="000444BC"/>
    <w:rsid w:val="000565DF"/>
    <w:rsid w:val="000608BF"/>
    <w:rsid w:val="00106830"/>
    <w:rsid w:val="00112B11"/>
    <w:rsid w:val="00136E28"/>
    <w:rsid w:val="00154A78"/>
    <w:rsid w:val="00175497"/>
    <w:rsid w:val="002101AC"/>
    <w:rsid w:val="00265B15"/>
    <w:rsid w:val="00266151"/>
    <w:rsid w:val="002806FA"/>
    <w:rsid w:val="00280D20"/>
    <w:rsid w:val="00284768"/>
    <w:rsid w:val="002A0320"/>
    <w:rsid w:val="002E5836"/>
    <w:rsid w:val="002E6660"/>
    <w:rsid w:val="00312857"/>
    <w:rsid w:val="00355E58"/>
    <w:rsid w:val="003E6AD1"/>
    <w:rsid w:val="00403FD2"/>
    <w:rsid w:val="004144FF"/>
    <w:rsid w:val="00421CB3"/>
    <w:rsid w:val="00426D8B"/>
    <w:rsid w:val="00441C19"/>
    <w:rsid w:val="00444069"/>
    <w:rsid w:val="004B10E9"/>
    <w:rsid w:val="005123AB"/>
    <w:rsid w:val="0051619E"/>
    <w:rsid w:val="005217D1"/>
    <w:rsid w:val="00544100"/>
    <w:rsid w:val="00551147"/>
    <w:rsid w:val="005534C3"/>
    <w:rsid w:val="005617FD"/>
    <w:rsid w:val="00566EFA"/>
    <w:rsid w:val="00571487"/>
    <w:rsid w:val="005756E3"/>
    <w:rsid w:val="0058100F"/>
    <w:rsid w:val="0058648F"/>
    <w:rsid w:val="005B6F10"/>
    <w:rsid w:val="005E118D"/>
    <w:rsid w:val="00624231"/>
    <w:rsid w:val="006709AD"/>
    <w:rsid w:val="00670C13"/>
    <w:rsid w:val="00670ED0"/>
    <w:rsid w:val="006C63B8"/>
    <w:rsid w:val="00711B65"/>
    <w:rsid w:val="00751BD8"/>
    <w:rsid w:val="00790F49"/>
    <w:rsid w:val="007B41DF"/>
    <w:rsid w:val="007E0680"/>
    <w:rsid w:val="007F24CC"/>
    <w:rsid w:val="00870A53"/>
    <w:rsid w:val="008D53CF"/>
    <w:rsid w:val="00900B5A"/>
    <w:rsid w:val="00915E48"/>
    <w:rsid w:val="009D09ED"/>
    <w:rsid w:val="00A31419"/>
    <w:rsid w:val="00A5274C"/>
    <w:rsid w:val="00A53E9A"/>
    <w:rsid w:val="00A65DF2"/>
    <w:rsid w:val="00A76564"/>
    <w:rsid w:val="00A847C8"/>
    <w:rsid w:val="00AE1C03"/>
    <w:rsid w:val="00AF2EBD"/>
    <w:rsid w:val="00B95CA7"/>
    <w:rsid w:val="00B97F1A"/>
    <w:rsid w:val="00BB0C07"/>
    <w:rsid w:val="00C50F30"/>
    <w:rsid w:val="00C52ED7"/>
    <w:rsid w:val="00C57864"/>
    <w:rsid w:val="00C66ADB"/>
    <w:rsid w:val="00C8394C"/>
    <w:rsid w:val="00C934CD"/>
    <w:rsid w:val="00CC4954"/>
    <w:rsid w:val="00CC5D96"/>
    <w:rsid w:val="00CC685A"/>
    <w:rsid w:val="00D15AD4"/>
    <w:rsid w:val="00D70C75"/>
    <w:rsid w:val="00D75FE7"/>
    <w:rsid w:val="00D77E71"/>
    <w:rsid w:val="00D84631"/>
    <w:rsid w:val="00DB427B"/>
    <w:rsid w:val="00E20A68"/>
    <w:rsid w:val="00E37299"/>
    <w:rsid w:val="00E45AE2"/>
    <w:rsid w:val="00E638FD"/>
    <w:rsid w:val="00E72726"/>
    <w:rsid w:val="00E72746"/>
    <w:rsid w:val="00E76819"/>
    <w:rsid w:val="00ED3829"/>
    <w:rsid w:val="00F25D9A"/>
    <w:rsid w:val="00F61B17"/>
    <w:rsid w:val="00F64D7A"/>
    <w:rsid w:val="00F66096"/>
    <w:rsid w:val="00F73102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12</Pages>
  <Words>755</Words>
  <Characters>4305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3</cp:revision>
  <dcterms:created xsi:type="dcterms:W3CDTF">2022-03-11T06:02:00Z</dcterms:created>
  <dcterms:modified xsi:type="dcterms:W3CDTF">2022-03-11T06:04:00Z</dcterms:modified>
</cp:coreProperties>
</file>